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8AF0BFE" w14:textId="360A38A4" w:rsidR="00C44890" w:rsidRPr="00CC3940" w:rsidRDefault="004E36AD" w:rsidP="00CC3940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C86FCF">
        <w:rPr>
          <w:lang w:val="en-GB"/>
        </w:rPr>
        <w:t xml:space="preserve"> </w:t>
      </w:r>
      <w:r w:rsidR="00CC3940">
        <w:rPr>
          <w:lang w:val="en-GB"/>
        </w:rPr>
        <w:t xml:space="preserve"> 46-G007-26</w:t>
      </w:r>
      <w:r w:rsidR="00441DA5" w:rsidRPr="00492684">
        <w:rPr>
          <w:rFonts w:ascii="Calibri" w:hAnsi="Calibri" w:cs="Calibri"/>
          <w:highlight w:val="yellow"/>
          <w:lang w:val="en-GB"/>
        </w:rPr>
        <w:br w:type="page"/>
      </w:r>
      <w:bookmarkStart w:id="0" w:name="_Toc419729571"/>
      <w:bookmarkStart w:id="1" w:name="_Toc11156577"/>
      <w:r w:rsidR="00C44890"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4B0A7C10" w:rsidR="00C44890" w:rsidRPr="00492684" w:rsidRDefault="004B712D" w:rsidP="00C44890">
      <w:pPr>
        <w:rPr>
          <w:lang w:val="en-GB"/>
        </w:rPr>
      </w:pPr>
      <w:r>
        <w:rPr>
          <w:lang w:val="en-GB"/>
        </w:rPr>
        <w:t xml:space="preserve">This project is to enhance </w:t>
      </w:r>
      <w:r w:rsidR="00A422A2">
        <w:rPr>
          <w:lang w:val="en-GB"/>
        </w:rPr>
        <w:t xml:space="preserve">LPG refilling system and LPG storage at KOIL branch in Kiritimati.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96B06F5" w14:textId="2BF18490" w:rsidR="005B5FC5" w:rsidRPr="005B5FC5" w:rsidRDefault="005B5FC5" w:rsidP="005B5FC5">
      <w:pPr>
        <w:rPr>
          <w:lang w:val="en-GB"/>
        </w:rPr>
      </w:pPr>
      <w:r>
        <w:rPr>
          <w:lang w:val="en-GB"/>
        </w:rPr>
        <w:t xml:space="preserve">To be installed at </w:t>
      </w:r>
      <w:r w:rsidR="003316D6">
        <w:rPr>
          <w:lang w:val="en-GB"/>
        </w:rPr>
        <w:t xml:space="preserve">KOIL Branch in Kiritimati Is.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67DF5284" w:rsidR="00C44890" w:rsidRPr="00492684" w:rsidRDefault="003316D6" w:rsidP="00C44890">
      <w:pPr>
        <w:rPr>
          <w:lang w:val="en-GB"/>
        </w:rPr>
      </w:pPr>
      <w:r>
        <w:rPr>
          <w:lang w:val="en-GB"/>
        </w:rPr>
        <w:t>44 Days</w:t>
      </w:r>
      <w:r w:rsidR="004B712D">
        <w:rPr>
          <w:lang w:val="en-GB"/>
        </w:rPr>
        <w:t xml:space="preserve"> (Delivery to Kiritimati Is.)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4B712D" w:rsidRPr="00492684" w14:paraId="6AEF41C0" w14:textId="77777777" w:rsidTr="00B06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CEBA2DA" w14:textId="77777777" w:rsidR="004B712D" w:rsidRPr="00492684" w:rsidRDefault="004B712D" w:rsidP="00B063E3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66D3469B" w14:textId="77777777" w:rsidR="004B712D" w:rsidRPr="00492684" w:rsidRDefault="004B712D" w:rsidP="00B063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5248981A" w14:textId="77777777" w:rsidR="004B712D" w:rsidRPr="00492684" w:rsidRDefault="004B712D" w:rsidP="00B063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45FFF796" w14:textId="77777777" w:rsidR="004B712D" w:rsidRPr="00492684" w:rsidRDefault="004B712D" w:rsidP="00B063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07C9FCAE" w14:textId="77777777" w:rsidR="004B712D" w:rsidRPr="00492684" w:rsidRDefault="004B712D" w:rsidP="00B063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B712D" w:rsidRPr="00492684" w14:paraId="71E5A9B5" w14:textId="77777777" w:rsidTr="00B06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7BA58D5" w14:textId="77777777" w:rsidR="004B712D" w:rsidRPr="00492684" w:rsidRDefault="004B712D" w:rsidP="00B063E3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78" w:type="dxa"/>
          </w:tcPr>
          <w:p w14:paraId="5AE39B4E" w14:textId="77777777" w:rsidR="004B712D" w:rsidRDefault="00A422A2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Refer to Specification sheet. </w:t>
            </w:r>
          </w:p>
          <w:p w14:paraId="0C005EDE" w14:textId="419B9C0F" w:rsidR="00A422A2" w:rsidRPr="00492684" w:rsidRDefault="00A422A2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Enclosed in the tender package</w:t>
            </w:r>
          </w:p>
        </w:tc>
        <w:tc>
          <w:tcPr>
            <w:tcW w:w="1134" w:type="dxa"/>
          </w:tcPr>
          <w:p w14:paraId="05441AFB" w14:textId="770AAAEC" w:rsidR="004B712D" w:rsidRPr="00492684" w:rsidRDefault="00A422A2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1 </w:t>
            </w:r>
          </w:p>
        </w:tc>
        <w:tc>
          <w:tcPr>
            <w:tcW w:w="1559" w:type="dxa"/>
          </w:tcPr>
          <w:p w14:paraId="20CBC8BB" w14:textId="3F89FB07" w:rsidR="004B712D" w:rsidRPr="00492684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44 days </w:t>
            </w:r>
          </w:p>
        </w:tc>
        <w:tc>
          <w:tcPr>
            <w:tcW w:w="1417" w:type="dxa"/>
          </w:tcPr>
          <w:p w14:paraId="44E07497" w14:textId="77777777" w:rsidR="004B712D" w:rsidRPr="00492684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67D3B075" w14:textId="77777777" w:rsidR="00C44890" w:rsidRPr="00492684" w:rsidRDefault="00C44890" w:rsidP="00C44890">
      <w:pPr>
        <w:rPr>
          <w:lang w:val="en-GB"/>
        </w:rPr>
      </w:pPr>
    </w:p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6C592C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FB86" w14:textId="77777777" w:rsidR="00AA7A54" w:rsidRDefault="00AA7A54">
      <w:r>
        <w:separator/>
      </w:r>
    </w:p>
  </w:endnote>
  <w:endnote w:type="continuationSeparator" w:id="0">
    <w:p w14:paraId="3E444E0C" w14:textId="77777777" w:rsidR="00AA7A54" w:rsidRDefault="00AA7A54">
      <w:r>
        <w:continuationSeparator/>
      </w:r>
    </w:p>
  </w:endnote>
  <w:endnote w:type="continuationNotice" w:id="1">
    <w:p w14:paraId="21476AEC" w14:textId="77777777" w:rsidR="00AA7A54" w:rsidRDefault="00AA7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Adobe Myungjo Std M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422A2" w:rsidRPr="00A422A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422A2" w:rsidRPr="00A422A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DE0EB2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C3940">
      <w:rPr>
        <w:noProof/>
      </w:rPr>
      <w:t>2026-02-12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5DA0" w14:textId="77777777" w:rsidR="00AA7A54" w:rsidRDefault="00AA7A54">
      <w:r>
        <w:separator/>
      </w:r>
    </w:p>
  </w:footnote>
  <w:footnote w:type="continuationSeparator" w:id="0">
    <w:p w14:paraId="5368148B" w14:textId="77777777" w:rsidR="00AA7A54" w:rsidRDefault="00AA7A54">
      <w:r>
        <w:continuationSeparator/>
      </w:r>
    </w:p>
  </w:footnote>
  <w:footnote w:type="continuationNotice" w:id="1">
    <w:p w14:paraId="34FEE66A" w14:textId="77777777" w:rsidR="00AA7A54" w:rsidRDefault="00AA7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78BE94EE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946869">
    <w:abstractNumId w:val="1"/>
  </w:num>
  <w:num w:numId="2" w16cid:durableId="699626684">
    <w:abstractNumId w:val="13"/>
  </w:num>
  <w:num w:numId="3" w16cid:durableId="1530071179">
    <w:abstractNumId w:val="14"/>
  </w:num>
  <w:num w:numId="4" w16cid:durableId="84884018">
    <w:abstractNumId w:val="5"/>
  </w:num>
  <w:num w:numId="5" w16cid:durableId="1130170230">
    <w:abstractNumId w:val="4"/>
  </w:num>
  <w:num w:numId="6" w16cid:durableId="2441580">
    <w:abstractNumId w:val="9"/>
  </w:num>
  <w:num w:numId="7" w16cid:durableId="1372457411">
    <w:abstractNumId w:val="6"/>
  </w:num>
  <w:num w:numId="8" w16cid:durableId="115492814">
    <w:abstractNumId w:val="11"/>
  </w:num>
  <w:num w:numId="9" w16cid:durableId="1483428233">
    <w:abstractNumId w:val="0"/>
  </w:num>
  <w:num w:numId="10" w16cid:durableId="1316647798">
    <w:abstractNumId w:val="10"/>
  </w:num>
  <w:num w:numId="11" w16cid:durableId="769664584">
    <w:abstractNumId w:val="2"/>
  </w:num>
  <w:num w:numId="12" w16cid:durableId="2073040172">
    <w:abstractNumId w:val="8"/>
  </w:num>
  <w:num w:numId="13" w16cid:durableId="598221998">
    <w:abstractNumId w:val="12"/>
  </w:num>
  <w:num w:numId="14" w16cid:durableId="1215656284">
    <w:abstractNumId w:val="3"/>
  </w:num>
  <w:num w:numId="15" w16cid:durableId="15711447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3507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327D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18BE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612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74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BEB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6970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6D6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597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C7D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5CE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0343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12D"/>
    <w:rsid w:val="004B7E01"/>
    <w:rsid w:val="004C01C3"/>
    <w:rsid w:val="004C0821"/>
    <w:rsid w:val="004C14EC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4AE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592C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6E9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606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0DBC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B5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B1C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451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22A2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587"/>
    <w:rsid w:val="00A6723C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5EB8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A7A54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62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86FCF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3940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2D5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2F41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BCC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A8FF54-A633-4C7E-8F99-DFC82165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53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606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16</cp:revision>
  <cp:lastPrinted>2013-10-18T08:32:00Z</cp:lastPrinted>
  <dcterms:created xsi:type="dcterms:W3CDTF">2023-10-31T01:05:00Z</dcterms:created>
  <dcterms:modified xsi:type="dcterms:W3CDTF">2026-02-11T23:29:00Z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